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396E" w14:textId="420CB453" w:rsidR="005301A2" w:rsidRPr="0063353A" w:rsidRDefault="005301A2" w:rsidP="005301A2">
      <w:pPr>
        <w:rPr>
          <w:sz w:val="18"/>
          <w:szCs w:val="18"/>
        </w:rPr>
      </w:pPr>
      <w:r w:rsidRPr="0063353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63353A">
        <w:rPr>
          <w:sz w:val="18"/>
          <w:szCs w:val="18"/>
        </w:rPr>
        <w:t xml:space="preserve">                     </w:t>
      </w:r>
      <w:r w:rsidRPr="0063353A">
        <w:rPr>
          <w:sz w:val="18"/>
          <w:szCs w:val="18"/>
        </w:rPr>
        <w:t xml:space="preserve">Załącznik nr </w:t>
      </w:r>
      <w:r w:rsidR="0063353A" w:rsidRPr="0063353A">
        <w:rPr>
          <w:sz w:val="18"/>
          <w:szCs w:val="18"/>
        </w:rPr>
        <w:t>4</w:t>
      </w:r>
    </w:p>
    <w:p w14:paraId="5692DE5E" w14:textId="77777777" w:rsidR="005301A2" w:rsidRPr="0063353A" w:rsidRDefault="005301A2" w:rsidP="005301A2">
      <w:pPr>
        <w:rPr>
          <w:sz w:val="18"/>
          <w:szCs w:val="18"/>
        </w:rPr>
      </w:pPr>
    </w:p>
    <w:p w14:paraId="5B6998D5" w14:textId="77777777" w:rsidR="005301A2" w:rsidRDefault="005301A2" w:rsidP="005301A2">
      <w:pPr>
        <w:rPr>
          <w:sz w:val="16"/>
          <w:szCs w:val="16"/>
        </w:rPr>
      </w:pPr>
    </w:p>
    <w:p w14:paraId="7D1917AA" w14:textId="77777777" w:rsidR="005301A2" w:rsidRDefault="005301A2" w:rsidP="005301A2">
      <w:pPr>
        <w:rPr>
          <w:sz w:val="16"/>
          <w:szCs w:val="16"/>
        </w:rPr>
      </w:pPr>
    </w:p>
    <w:p w14:paraId="46ADD15D" w14:textId="77777777" w:rsidR="005301A2" w:rsidRDefault="005301A2" w:rsidP="005301A2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……………………………………….</w:t>
      </w:r>
      <w:r>
        <w:rPr>
          <w:sz w:val="16"/>
          <w:szCs w:val="16"/>
        </w:rPr>
        <w:tab/>
        <w:t xml:space="preserve">                                                                                              ………………………………………..</w:t>
      </w:r>
    </w:p>
    <w:p w14:paraId="1545B953" w14:textId="77777777" w:rsidR="005301A2" w:rsidRPr="005E250B" w:rsidRDefault="005301A2" w:rsidP="005301A2">
      <w:pPr>
        <w:rPr>
          <w:sz w:val="16"/>
          <w:szCs w:val="16"/>
        </w:rPr>
      </w:pPr>
      <w:r>
        <w:rPr>
          <w:sz w:val="16"/>
          <w:szCs w:val="16"/>
        </w:rPr>
        <w:t xml:space="preserve">     (pieczęć firmowa Wykonawcy)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</w:t>
      </w:r>
      <w:r>
        <w:rPr>
          <w:sz w:val="16"/>
          <w:szCs w:val="16"/>
        </w:rPr>
        <w:tab/>
        <w:t xml:space="preserve">              </w:t>
      </w:r>
      <w:r w:rsidRPr="005E250B">
        <w:rPr>
          <w:sz w:val="16"/>
          <w:szCs w:val="16"/>
        </w:rPr>
        <w:t>(miejscowość, data)</w:t>
      </w:r>
    </w:p>
    <w:p w14:paraId="2EE36524" w14:textId="77777777" w:rsidR="005301A2" w:rsidRPr="003845ED" w:rsidRDefault="005301A2" w:rsidP="005301A2">
      <w:pPr>
        <w:rPr>
          <w:rFonts w:ascii="Arial" w:hAnsi="Arial" w:cs="Arial"/>
          <w:color w:val="D60093"/>
          <w:sz w:val="24"/>
          <w:szCs w:val="24"/>
        </w:rPr>
      </w:pPr>
    </w:p>
    <w:p w14:paraId="64ABF490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33D21407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1D57109C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3024EFC3" w14:textId="77777777" w:rsidR="005301A2" w:rsidRDefault="005301A2" w:rsidP="005301A2">
      <w:pPr>
        <w:jc w:val="center"/>
        <w:rPr>
          <w:rFonts w:ascii="Arial" w:hAnsi="Arial" w:cs="Arial"/>
        </w:rPr>
      </w:pPr>
      <w:r>
        <w:rPr>
          <w:b/>
          <w:sz w:val="22"/>
          <w:szCs w:val="22"/>
        </w:rPr>
        <w:t>WYKAZ ROBÓT</w:t>
      </w:r>
    </w:p>
    <w:p w14:paraId="140EE36F" w14:textId="77777777" w:rsidR="005301A2" w:rsidRDefault="005301A2" w:rsidP="005301A2">
      <w:pPr>
        <w:rPr>
          <w:rFonts w:ascii="Arial" w:hAnsi="Arial" w:cs="Arial"/>
        </w:rPr>
      </w:pPr>
    </w:p>
    <w:p w14:paraId="1A37D9C4" w14:textId="77777777" w:rsidR="005301A2" w:rsidRDefault="005301A2" w:rsidP="005301A2">
      <w:pPr>
        <w:rPr>
          <w:rFonts w:ascii="Arial" w:hAnsi="Arial" w:cs="Arial"/>
        </w:rPr>
      </w:pPr>
    </w:p>
    <w:p w14:paraId="6BA9EFC5" w14:textId="77777777" w:rsidR="005301A2" w:rsidRDefault="005301A2" w:rsidP="005301A2">
      <w:pPr>
        <w:pStyle w:val="Bezodstpw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Niniejszym oświadczam, że zrealizowałem w sposób należyty, zgodnie z zasadami sztuki budowlanej następujące, podobne zamówienia:</w:t>
      </w:r>
    </w:p>
    <w:p w14:paraId="716041EA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14CD96D6" w14:textId="77777777" w:rsidR="005301A2" w:rsidRDefault="005301A2" w:rsidP="005301A2">
      <w:pPr>
        <w:pStyle w:val="Bezodstpw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390"/>
        <w:gridCol w:w="1482"/>
        <w:gridCol w:w="1514"/>
        <w:gridCol w:w="1410"/>
        <w:gridCol w:w="1738"/>
      </w:tblGrid>
      <w:tr w:rsidR="005301A2" w:rsidRPr="003F44A8" w14:paraId="1DAA35EC" w14:textId="77777777" w:rsidTr="007B23E4">
        <w:tc>
          <w:tcPr>
            <w:tcW w:w="534" w:type="dxa"/>
          </w:tcPr>
          <w:p w14:paraId="2E2047B7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276C0542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Lp.</w:t>
            </w:r>
          </w:p>
        </w:tc>
        <w:tc>
          <w:tcPr>
            <w:tcW w:w="2818" w:type="dxa"/>
          </w:tcPr>
          <w:p w14:paraId="76127D48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3E5D17DC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Przedmiot zamówienia</w:t>
            </w:r>
          </w:p>
          <w:p w14:paraId="1469318F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(rodzaj usługi)</w:t>
            </w:r>
          </w:p>
          <w:p w14:paraId="229EFE3D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1576" w:type="dxa"/>
          </w:tcPr>
          <w:p w14:paraId="488C21FB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43008063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Wartość zamówienia brutto</w:t>
            </w:r>
          </w:p>
        </w:tc>
        <w:tc>
          <w:tcPr>
            <w:tcW w:w="1701" w:type="dxa"/>
          </w:tcPr>
          <w:p w14:paraId="054A2684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08B4538C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Termin realizacji</w:t>
            </w:r>
          </w:p>
          <w:p w14:paraId="08F5E12D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od - do</w:t>
            </w:r>
          </w:p>
        </w:tc>
        <w:tc>
          <w:tcPr>
            <w:tcW w:w="1559" w:type="dxa"/>
          </w:tcPr>
          <w:p w14:paraId="5BCC417B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45F8E61F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Miejsce realizacji</w:t>
            </w:r>
          </w:p>
        </w:tc>
        <w:tc>
          <w:tcPr>
            <w:tcW w:w="1872" w:type="dxa"/>
          </w:tcPr>
          <w:p w14:paraId="78A11650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56E20036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Zamawiający</w:t>
            </w:r>
          </w:p>
          <w:p w14:paraId="372EE8EA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</w:tc>
      </w:tr>
      <w:tr w:rsidR="005301A2" w:rsidRPr="003F44A8" w14:paraId="214B9BD8" w14:textId="77777777" w:rsidTr="007B23E4">
        <w:tc>
          <w:tcPr>
            <w:tcW w:w="534" w:type="dxa"/>
          </w:tcPr>
          <w:p w14:paraId="25E35B34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E2EA3C6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7E4D9A26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021F9EFE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2231B11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7D215C5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A1910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FC01CE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5821BC8F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692F83E6" w14:textId="77777777" w:rsidTr="007B23E4">
        <w:tc>
          <w:tcPr>
            <w:tcW w:w="534" w:type="dxa"/>
          </w:tcPr>
          <w:p w14:paraId="6CA68030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A909F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2949D15D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0FF1B4C1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6B00D0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AF0B93B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FEF7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36FBF2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5105DE57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65750602" w14:textId="77777777" w:rsidTr="007B23E4">
        <w:tc>
          <w:tcPr>
            <w:tcW w:w="534" w:type="dxa"/>
          </w:tcPr>
          <w:p w14:paraId="5EE3F5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6A54057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3462CBD3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D322176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73A947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3D5E88F3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B8A572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FF815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45CD063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2AD9D0E1" w14:textId="77777777" w:rsidTr="007B23E4">
        <w:tc>
          <w:tcPr>
            <w:tcW w:w="534" w:type="dxa"/>
          </w:tcPr>
          <w:p w14:paraId="55746F3D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6EDC624E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17B440CD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7926B2B0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5CA20F4F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50322FD3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61A199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812C4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728D1E8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012F107F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059899ED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4A55DF02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5B5920C1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054A8294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>…………………………………………………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……………………………………………………….</w:t>
      </w:r>
    </w:p>
    <w:p w14:paraId="168021EA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 xml:space="preserve">                     (miejscowość, data)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(podpis i pieczątka Wykonawcy)</w:t>
      </w:r>
    </w:p>
    <w:p w14:paraId="4CA1BFAF" w14:textId="77777777" w:rsidR="005301A2" w:rsidRDefault="005301A2" w:rsidP="005301A2">
      <w:pPr>
        <w:suppressAutoHyphens w:val="0"/>
        <w:spacing w:after="200"/>
        <w:jc w:val="both"/>
        <w:rPr>
          <w:rFonts w:eastAsia="Calibri"/>
          <w:sz w:val="24"/>
          <w:szCs w:val="24"/>
          <w:lang w:eastAsia="en-US"/>
        </w:rPr>
      </w:pPr>
    </w:p>
    <w:p w14:paraId="744386D2" w14:textId="77777777" w:rsidR="005301A2" w:rsidRPr="00D90D1E" w:rsidRDefault="005301A2" w:rsidP="005301A2">
      <w:pPr>
        <w:suppressAutoHyphens w:val="0"/>
        <w:spacing w:after="200"/>
        <w:jc w:val="both"/>
        <w:rPr>
          <w:rFonts w:eastAsia="Calibri"/>
          <w:sz w:val="24"/>
          <w:szCs w:val="24"/>
          <w:lang w:eastAsia="en-US"/>
        </w:rPr>
      </w:pPr>
    </w:p>
    <w:p w14:paraId="5D9815DB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90D1E">
        <w:rPr>
          <w:rFonts w:eastAsia="Calibri"/>
          <w:sz w:val="24"/>
          <w:szCs w:val="24"/>
          <w:lang w:eastAsia="en-US"/>
        </w:rPr>
        <w:t>Ponadto oświadczam, że wszystkie informacje podane w powyższy</w:t>
      </w:r>
      <w:r>
        <w:rPr>
          <w:rFonts w:eastAsia="Calibri"/>
          <w:sz w:val="24"/>
          <w:szCs w:val="24"/>
          <w:lang w:eastAsia="en-US"/>
        </w:rPr>
        <w:t>m</w:t>
      </w:r>
      <w:r w:rsidRPr="00D90D1E">
        <w:rPr>
          <w:rFonts w:eastAsia="Calibri"/>
          <w:sz w:val="24"/>
          <w:szCs w:val="24"/>
          <w:lang w:eastAsia="en-US"/>
        </w:rPr>
        <w:t xml:space="preserve"> oświadczeni</w:t>
      </w:r>
      <w:r>
        <w:rPr>
          <w:rFonts w:eastAsia="Calibri"/>
          <w:sz w:val="24"/>
          <w:szCs w:val="24"/>
          <w:lang w:eastAsia="en-US"/>
        </w:rPr>
        <w:t>u</w:t>
      </w:r>
      <w:r w:rsidRPr="00D90D1E">
        <w:rPr>
          <w:rFonts w:eastAsia="Calibri"/>
          <w:sz w:val="24"/>
          <w:szCs w:val="24"/>
          <w:lang w:eastAsia="en-US"/>
        </w:rPr>
        <w:t xml:space="preserve"> są aktualne </w:t>
      </w:r>
      <w:r>
        <w:rPr>
          <w:rFonts w:eastAsia="Calibri"/>
          <w:sz w:val="24"/>
          <w:szCs w:val="24"/>
          <w:lang w:eastAsia="en-US"/>
        </w:rPr>
        <w:t xml:space="preserve">           </w:t>
      </w:r>
      <w:r w:rsidRPr="00D90D1E">
        <w:rPr>
          <w:rFonts w:eastAsia="Calibri"/>
          <w:sz w:val="24"/>
          <w:szCs w:val="24"/>
          <w:lang w:eastAsia="en-US"/>
        </w:rPr>
        <w:t xml:space="preserve">i zgodne z prawdą oraz zostały przedstawione z pełną świadomością konsekwencji wprowadzenia Zamawiającego w błąd przy przedstawianiu informacji. </w:t>
      </w:r>
    </w:p>
    <w:p w14:paraId="2E8B5E3B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33AAD7F3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3C2B48F0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6399F9D9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>…………………………………………………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……………………………………………………….</w:t>
      </w:r>
    </w:p>
    <w:p w14:paraId="2512F1CB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 xml:space="preserve">                     (miejscowość, data)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((podpis i pieczątka Wykonawcy)</w:t>
      </w:r>
    </w:p>
    <w:p w14:paraId="62D2CB2A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4BC902F8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7983AF78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4BEF8475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3EB94BB4" w14:textId="77777777" w:rsidR="005301A2" w:rsidRPr="00D90D1E" w:rsidRDefault="005301A2" w:rsidP="005301A2">
      <w:pPr>
        <w:pStyle w:val="Bezodstpw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Uwaga!!!  Do oświadczenia należy załączyć referencje</w:t>
      </w:r>
    </w:p>
    <w:p w14:paraId="659A1201" w14:textId="77777777" w:rsidR="005301A2" w:rsidRPr="00CE78D5" w:rsidRDefault="005301A2" w:rsidP="005301A2"/>
    <w:p w14:paraId="595F4AC1" w14:textId="68EE52B1" w:rsidR="00E94486" w:rsidRPr="005301A2" w:rsidRDefault="00E94486" w:rsidP="005301A2"/>
    <w:sectPr w:rsidR="00E94486" w:rsidRPr="005301A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8B44" w14:textId="77777777" w:rsidR="00752064" w:rsidRDefault="00752064" w:rsidP="00E94486">
      <w:r>
        <w:separator/>
      </w:r>
    </w:p>
  </w:endnote>
  <w:endnote w:type="continuationSeparator" w:id="0">
    <w:p w14:paraId="6647949B" w14:textId="77777777" w:rsidR="00752064" w:rsidRDefault="00752064" w:rsidP="00E9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81CC4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303F2611" w14:textId="77777777" w:rsidTr="00040A3B">
      <w:tc>
        <w:tcPr>
          <w:tcW w:w="3550" w:type="dxa"/>
        </w:tcPr>
        <w:p w14:paraId="35446232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1B77ED96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62E249AA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1E30E51D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54D241A8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212DA5BF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6F3C5073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77E7313A" w14:textId="77777777" w:rsidR="003C7C4A" w:rsidRPr="005301A2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>Tel. 75 </w:t>
          </w:r>
          <w:r w:rsidR="009A6D08" w:rsidRPr="005301A2">
            <w:rPr>
              <w:sz w:val="18"/>
              <w:szCs w:val="18"/>
              <w:lang w:val="en-US"/>
            </w:rPr>
            <w:t>721</w:t>
          </w:r>
          <w:r w:rsidRPr="005301A2">
            <w:rPr>
              <w:sz w:val="18"/>
              <w:szCs w:val="18"/>
              <w:lang w:val="en-US"/>
            </w:rPr>
            <w:t xml:space="preserve"> </w:t>
          </w:r>
          <w:r w:rsidR="009A6D08" w:rsidRPr="005301A2">
            <w:rPr>
              <w:sz w:val="18"/>
              <w:szCs w:val="18"/>
              <w:lang w:val="en-US"/>
            </w:rPr>
            <w:t>88</w:t>
          </w:r>
          <w:r w:rsidRPr="005301A2">
            <w:rPr>
              <w:sz w:val="18"/>
              <w:szCs w:val="18"/>
              <w:lang w:val="en-US"/>
            </w:rPr>
            <w:t xml:space="preserve"> </w:t>
          </w:r>
          <w:r w:rsidR="009A6D08" w:rsidRPr="005301A2">
            <w:rPr>
              <w:sz w:val="18"/>
              <w:szCs w:val="18"/>
              <w:lang w:val="en-US"/>
            </w:rPr>
            <w:t>11</w:t>
          </w:r>
        </w:p>
        <w:p w14:paraId="7B587C2C" w14:textId="77777777" w:rsidR="003C7C4A" w:rsidRPr="005301A2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5301A2">
            <w:rPr>
              <w:sz w:val="18"/>
              <w:szCs w:val="18"/>
              <w:lang w:val="en-US"/>
            </w:rPr>
            <w:t>c</w:t>
          </w:r>
          <w:r w:rsidR="00EC3C0E" w:rsidRPr="005301A2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5301A2">
            <w:rPr>
              <w:sz w:val="18"/>
              <w:szCs w:val="18"/>
              <w:lang w:val="en-US"/>
            </w:rPr>
            <w:t xml:space="preserve"> +48 600 428 836</w:t>
          </w:r>
        </w:p>
        <w:p w14:paraId="0CA098CD" w14:textId="77777777" w:rsidR="00E30C7E" w:rsidRPr="005301A2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 xml:space="preserve">e-mail </w:t>
          </w:r>
          <w:r>
            <w:fldChar w:fldCharType="begin"/>
          </w:r>
          <w:r w:rsidRPr="0063353A">
            <w:rPr>
              <w:lang w:val="en-US"/>
            </w:rPr>
            <w:instrText>HYPERLINK "mailto:sekretariat@lpwik.pl"</w:instrText>
          </w:r>
          <w:r>
            <w:fldChar w:fldCharType="separate"/>
          </w:r>
          <w:r w:rsidRPr="005301A2">
            <w:rPr>
              <w:rStyle w:val="Hipercze"/>
              <w:sz w:val="18"/>
              <w:szCs w:val="18"/>
              <w:lang w:val="en-US"/>
            </w:rPr>
            <w:t>sekretariat@lpwik.pl</w:t>
          </w:r>
          <w:r>
            <w:fldChar w:fldCharType="end"/>
          </w:r>
        </w:p>
        <w:p w14:paraId="0812AAD8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1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4F30E70D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221CBB9C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43561A00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59305308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2DEE3C5D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278E8930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2231C244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69F67DA6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01A42F13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76D7983" wp14:editId="0DDB49B2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3283" w14:textId="77777777" w:rsidR="00752064" w:rsidRDefault="00752064" w:rsidP="00E94486">
      <w:r>
        <w:separator/>
      </w:r>
    </w:p>
  </w:footnote>
  <w:footnote w:type="continuationSeparator" w:id="0">
    <w:p w14:paraId="209BBD24" w14:textId="77777777" w:rsidR="00752064" w:rsidRDefault="00752064" w:rsidP="00E9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EEB6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C3613DA" wp14:editId="31A44EBD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5D127EAC" w14:textId="77777777" w:rsidTr="004A76E4">
      <w:tc>
        <w:tcPr>
          <w:tcW w:w="6520" w:type="dxa"/>
        </w:tcPr>
        <w:p w14:paraId="13937D4F" w14:textId="24242B93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</w:t>
          </w:r>
          <w:r w:rsidR="005301A2">
            <w:rPr>
              <w:b/>
              <w:bCs/>
              <w:sz w:val="24"/>
              <w:szCs w:val="24"/>
            </w:rPr>
            <w:t xml:space="preserve">                     </w:t>
          </w:r>
          <w:r w:rsidRPr="00E96E1E">
            <w:rPr>
              <w:b/>
              <w:bCs/>
              <w:sz w:val="24"/>
              <w:szCs w:val="24"/>
            </w:rPr>
            <w:t xml:space="preserve"> Sp. z o.o.</w:t>
          </w:r>
        </w:p>
        <w:p w14:paraId="1C3AF43A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1CB81536" w14:textId="77777777" w:rsidR="001D52E2" w:rsidRDefault="001D52E2" w:rsidP="00E94486">
          <w:pPr>
            <w:pStyle w:val="Nagwek"/>
            <w:jc w:val="center"/>
          </w:pPr>
        </w:p>
      </w:tc>
    </w:tr>
  </w:tbl>
  <w:p w14:paraId="29928652" w14:textId="77777777" w:rsidR="00E94486" w:rsidRDefault="00E94486">
    <w:pPr>
      <w:pStyle w:val="Nagwek"/>
    </w:pPr>
  </w:p>
  <w:p w14:paraId="7537B899" w14:textId="77777777" w:rsidR="00E94486" w:rsidRDefault="00E944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A2"/>
    <w:rsid w:val="00040A3B"/>
    <w:rsid w:val="000A22D6"/>
    <w:rsid w:val="000D0459"/>
    <w:rsid w:val="00126008"/>
    <w:rsid w:val="0017287B"/>
    <w:rsid w:val="001D52E2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76E4"/>
    <w:rsid w:val="004C5CAD"/>
    <w:rsid w:val="004D6323"/>
    <w:rsid w:val="00510AE1"/>
    <w:rsid w:val="005164B2"/>
    <w:rsid w:val="005301A2"/>
    <w:rsid w:val="005A1370"/>
    <w:rsid w:val="0063353A"/>
    <w:rsid w:val="00752064"/>
    <w:rsid w:val="00764B2A"/>
    <w:rsid w:val="007A5E52"/>
    <w:rsid w:val="007B3A7F"/>
    <w:rsid w:val="007C7B81"/>
    <w:rsid w:val="008A212A"/>
    <w:rsid w:val="009A6D08"/>
    <w:rsid w:val="00A100C4"/>
    <w:rsid w:val="00AF4145"/>
    <w:rsid w:val="00CE127E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F2FC6"/>
  <w15:chartTrackingRefBased/>
  <w15:docId w15:val="{518FB063-2CC0-4F39-855E-EB1D5ECF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1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01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lpwik.luba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1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2026-03-06T09:43:00Z</dcterms:created>
  <dcterms:modified xsi:type="dcterms:W3CDTF">2026-03-06T09:43:00Z</dcterms:modified>
</cp:coreProperties>
</file>